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28A52" w14:textId="77777777" w:rsidR="00424A5A" w:rsidRPr="00D625FD" w:rsidRDefault="00647717">
      <w:pPr>
        <w:rPr>
          <w:rFonts w:ascii="Tahoma" w:hAnsi="Tahoma" w:cs="Tahoma"/>
          <w:sz w:val="20"/>
          <w:szCs w:val="20"/>
        </w:rPr>
      </w:pPr>
      <w:r w:rsidRPr="00D625FD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622CE5C" wp14:editId="10539164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615536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4A0EE843" w14:textId="77777777" w:rsidR="00424A5A" w:rsidRPr="00D625FD" w:rsidRDefault="00424A5A" w:rsidP="00424A5A">
      <w:pPr>
        <w:rPr>
          <w:rFonts w:ascii="Tahoma" w:hAnsi="Tahoma" w:cs="Tahoma"/>
          <w:sz w:val="20"/>
          <w:szCs w:val="20"/>
        </w:rPr>
      </w:pPr>
    </w:p>
    <w:p w14:paraId="38F11EB1" w14:textId="77777777" w:rsidR="00424A5A" w:rsidRPr="00D625FD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D625FD" w14:paraId="40949CF0" w14:textId="77777777">
        <w:tc>
          <w:tcPr>
            <w:tcW w:w="1080" w:type="dxa"/>
            <w:vAlign w:val="center"/>
          </w:tcPr>
          <w:p w14:paraId="153349AA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B9DBEAB" w14:textId="650CA62B" w:rsidR="00424A5A" w:rsidRPr="00D625FD" w:rsidRDefault="0064771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203190" w:rsidRPr="00D625FD">
              <w:rPr>
                <w:rFonts w:ascii="Tahoma" w:hAnsi="Tahoma" w:cs="Tahoma"/>
                <w:color w:val="0000FF"/>
                <w:sz w:val="20"/>
                <w:szCs w:val="20"/>
              </w:rPr>
              <w:t>103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/2025-0</w:t>
            </w:r>
            <w:r w:rsidR="00C82883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14:paraId="1DA8A401" w14:textId="77777777" w:rsidR="00424A5A" w:rsidRPr="00D625F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9A873D5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625FD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D625FD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E70986E" w14:textId="06239E60" w:rsidR="00424A5A" w:rsidRPr="00D625FD" w:rsidRDefault="00203190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A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16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/25 G</w:t>
            </w:r>
            <w:r w:rsidR="00424A5A" w:rsidRPr="00D625FD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D625FD" w14:paraId="1BD25360" w14:textId="77777777">
        <w:tc>
          <w:tcPr>
            <w:tcW w:w="1080" w:type="dxa"/>
            <w:vAlign w:val="center"/>
          </w:tcPr>
          <w:p w14:paraId="20556919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7ADA99F" w14:textId="641081F9" w:rsidR="00424A5A" w:rsidRPr="00D625FD" w:rsidRDefault="00C82883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26386E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203190" w:rsidRPr="00D625FD">
              <w:rPr>
                <w:rFonts w:ascii="Tahoma" w:hAnsi="Tahoma" w:cs="Tahoma"/>
                <w:color w:val="0000FF"/>
                <w:sz w:val="20"/>
                <w:szCs w:val="20"/>
              </w:rPr>
              <w:t>.05</w:t>
            </w:r>
            <w:r w:rsidR="00647717" w:rsidRPr="00D625FD">
              <w:rPr>
                <w:rFonts w:ascii="Tahoma" w:hAnsi="Tahoma" w:cs="Tahoma"/>
                <w:color w:val="0000FF"/>
                <w:sz w:val="20"/>
                <w:szCs w:val="20"/>
              </w:rPr>
              <w:t>.2025</w:t>
            </w:r>
            <w:proofErr w:type="gramEnd"/>
          </w:p>
        </w:tc>
        <w:tc>
          <w:tcPr>
            <w:tcW w:w="1080" w:type="dxa"/>
            <w:vAlign w:val="center"/>
          </w:tcPr>
          <w:p w14:paraId="2C50DB74" w14:textId="77777777" w:rsidR="00424A5A" w:rsidRPr="00D625FD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4FFCECD" w14:textId="77777777" w:rsidR="00424A5A" w:rsidRPr="00D625FD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4AD6A42" w14:textId="0F4F2D58" w:rsidR="00424A5A" w:rsidRPr="00D625FD" w:rsidRDefault="0064771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2431-25-000</w:t>
            </w:r>
            <w:r w:rsidR="00203190" w:rsidRPr="00D625FD">
              <w:rPr>
                <w:rFonts w:ascii="Tahoma" w:hAnsi="Tahoma" w:cs="Tahoma"/>
                <w:color w:val="0000FF"/>
                <w:sz w:val="20"/>
                <w:szCs w:val="20"/>
              </w:rPr>
              <w:t>396</w:t>
            </w:r>
            <w:r w:rsidRPr="00D625FD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6ED544D7" w14:textId="77777777" w:rsidR="00424A5A" w:rsidRPr="00D625FD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06BEEA70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653487C1" w14:textId="77777777" w:rsidR="00556816" w:rsidRPr="00D625FD" w:rsidRDefault="00556816">
      <w:pPr>
        <w:rPr>
          <w:rFonts w:ascii="Tahoma" w:hAnsi="Tahoma" w:cs="Tahoma"/>
          <w:sz w:val="20"/>
          <w:szCs w:val="20"/>
        </w:rPr>
      </w:pPr>
    </w:p>
    <w:p w14:paraId="2B48D261" w14:textId="77777777" w:rsidR="00424A5A" w:rsidRPr="00D625FD" w:rsidRDefault="00424A5A">
      <w:pPr>
        <w:rPr>
          <w:rFonts w:ascii="Tahoma" w:hAnsi="Tahoma" w:cs="Tahoma"/>
          <w:sz w:val="20"/>
          <w:szCs w:val="20"/>
        </w:rPr>
      </w:pPr>
    </w:p>
    <w:p w14:paraId="23BB8FDB" w14:textId="77777777" w:rsidR="00556816" w:rsidRPr="00D625FD" w:rsidRDefault="00556816">
      <w:pPr>
        <w:rPr>
          <w:rFonts w:ascii="Tahoma" w:hAnsi="Tahoma" w:cs="Tahoma"/>
          <w:sz w:val="20"/>
          <w:szCs w:val="20"/>
        </w:rPr>
      </w:pPr>
    </w:p>
    <w:p w14:paraId="6D8A9C5F" w14:textId="77777777" w:rsidR="00556816" w:rsidRPr="00D625FD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D625FD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799DE437" w14:textId="77777777" w:rsidR="00556816" w:rsidRPr="00D625FD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D625FD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9490DFD" w14:textId="77777777" w:rsidR="00556816" w:rsidRPr="00D625FD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D625FD" w14:paraId="1F4D3CC6" w14:textId="77777777">
        <w:tc>
          <w:tcPr>
            <w:tcW w:w="9288" w:type="dxa"/>
          </w:tcPr>
          <w:p w14:paraId="42AA6E10" w14:textId="398D5CE8" w:rsidR="00556816" w:rsidRPr="00D625FD" w:rsidRDefault="00203190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D625FD">
              <w:rPr>
                <w:rFonts w:ascii="Tahoma" w:hAnsi="Tahoma" w:cs="Tahoma"/>
                <w:b/>
                <w:szCs w:val="20"/>
              </w:rPr>
              <w:t>UJMA 2023: Rehabilitacija mostu (LJ0084) čez Kamniško Bistrico v Domžalah na regionalni cesti R2-447/0293 v km 3.370</w:t>
            </w:r>
          </w:p>
        </w:tc>
      </w:tr>
    </w:tbl>
    <w:p w14:paraId="71212D0D" w14:textId="77777777" w:rsidR="00556816" w:rsidRPr="00D625FD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20CA439C" w14:textId="77777777" w:rsidR="004B34B5" w:rsidRPr="00D625F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0A908321" w14:textId="77777777" w:rsidR="000646A9" w:rsidRPr="00D625FD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5033917" w14:textId="77777777" w:rsidR="004B34B5" w:rsidRPr="00D625FD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7B218B9" w14:textId="77777777" w:rsidR="00556816" w:rsidRPr="00D625FD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>Obrazložitev sprememb: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556816" w:rsidRPr="00D625FD" w14:paraId="2D66B13F" w14:textId="77777777" w:rsidTr="00E74615">
        <w:trPr>
          <w:trHeight w:val="3511"/>
        </w:trPr>
        <w:tc>
          <w:tcPr>
            <w:tcW w:w="9776" w:type="dxa"/>
          </w:tcPr>
          <w:p w14:paraId="617006B3" w14:textId="77777777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50C7D0F1" w14:textId="77777777" w:rsidR="00DE42C3" w:rsidRPr="00D625FD" w:rsidRDefault="00DE42C3" w:rsidP="00DE42C3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>Naročnik popravlja Navodila za pripravo ponudbe:</w:t>
            </w:r>
          </w:p>
          <w:p w14:paraId="1CA78A8A" w14:textId="77777777" w:rsidR="00DE42C3" w:rsidRPr="00D625FD" w:rsidRDefault="00DE42C3" w:rsidP="00DE42C3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627A9391" w14:textId="2EC88055" w:rsidR="00DE42C3" w:rsidRPr="00DE42C3" w:rsidRDefault="00DE42C3" w:rsidP="00DE42C3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E42C3">
              <w:rPr>
                <w:rFonts w:ascii="Tahoma" w:hAnsi="Tahoma" w:cs="Tahoma"/>
                <w:sz w:val="20"/>
                <w:szCs w:val="20"/>
              </w:rPr>
              <w:t>točka 1. OSNOVNI PODATKI O NAROČILU se spremeni rok za oddajo in odpiranje ponudb:</w:t>
            </w:r>
          </w:p>
          <w:p w14:paraId="192A2912" w14:textId="77777777" w:rsidR="00DE42C3" w:rsidRPr="00D625FD" w:rsidRDefault="00DE42C3" w:rsidP="00DE42C3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  <w:r w:rsidRPr="00D625F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tbl>
            <w:tblPr>
              <w:tblW w:w="9489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32"/>
              <w:gridCol w:w="1581"/>
              <w:gridCol w:w="1725"/>
              <w:gridCol w:w="3451"/>
            </w:tblGrid>
            <w:tr w:rsidR="00DE42C3" w:rsidRPr="00D625FD" w14:paraId="7C5CCA09" w14:textId="77777777" w:rsidTr="00BE5791">
              <w:trPr>
                <w:cantSplit/>
                <w:trHeight w:val="659"/>
              </w:trPr>
              <w:tc>
                <w:tcPr>
                  <w:tcW w:w="2732" w:type="dxa"/>
                </w:tcPr>
                <w:p w14:paraId="017668D7" w14:textId="77777777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81" w:type="dxa"/>
                  <w:tcBorders>
                    <w:top w:val="single" w:sz="2" w:space="0" w:color="auto"/>
                  </w:tcBorders>
                  <w:vAlign w:val="center"/>
                </w:tcPr>
                <w:p w14:paraId="36A0B6A7" w14:textId="4CDBBF2F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.5.2025</w:t>
                  </w:r>
                  <w:proofErr w:type="gramEnd"/>
                </w:p>
              </w:tc>
              <w:tc>
                <w:tcPr>
                  <w:tcW w:w="1725" w:type="dxa"/>
                  <w:tcBorders>
                    <w:top w:val="single" w:sz="2" w:space="0" w:color="auto"/>
                  </w:tcBorders>
                  <w:vAlign w:val="center"/>
                </w:tcPr>
                <w:p w14:paraId="4E8C0780" w14:textId="77777777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451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6D088ED7" w14:textId="77777777" w:rsidR="00DE42C3" w:rsidRPr="00D625FD" w:rsidRDefault="00DE42C3" w:rsidP="00DE42C3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DE42C3" w:rsidRPr="00D625FD" w14:paraId="6144116A" w14:textId="77777777" w:rsidTr="00BE5791">
              <w:trPr>
                <w:cantSplit/>
                <w:trHeight w:val="659"/>
              </w:trPr>
              <w:tc>
                <w:tcPr>
                  <w:tcW w:w="2732" w:type="dxa"/>
                </w:tcPr>
                <w:p w14:paraId="0EBFA5E5" w14:textId="77777777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81" w:type="dxa"/>
                  <w:tcBorders>
                    <w:top w:val="single" w:sz="2" w:space="0" w:color="auto"/>
                  </w:tcBorders>
                  <w:vAlign w:val="center"/>
                </w:tcPr>
                <w:p w14:paraId="694C07F3" w14:textId="1E5DD4C5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.5.2025</w:t>
                  </w:r>
                  <w:proofErr w:type="gramEnd"/>
                </w:p>
              </w:tc>
              <w:tc>
                <w:tcPr>
                  <w:tcW w:w="1725" w:type="dxa"/>
                  <w:tcBorders>
                    <w:top w:val="single" w:sz="2" w:space="0" w:color="auto"/>
                  </w:tcBorders>
                  <w:vAlign w:val="center"/>
                </w:tcPr>
                <w:p w14:paraId="24D9D33D" w14:textId="77777777" w:rsidR="00DE42C3" w:rsidRPr="00D625FD" w:rsidRDefault="00DE42C3" w:rsidP="00DE42C3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625FD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51" w:type="dxa"/>
                  <w:vMerge/>
                  <w:vAlign w:val="center"/>
                </w:tcPr>
                <w:p w14:paraId="53899C75" w14:textId="77777777" w:rsidR="00DE42C3" w:rsidRPr="00D625FD" w:rsidRDefault="00DE42C3" w:rsidP="00DE42C3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B5CF257" w14:textId="77777777" w:rsidR="00DE42C3" w:rsidRPr="00D625FD" w:rsidRDefault="00DE42C3" w:rsidP="00DE42C3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3053DFD4" w14:textId="1CBE8742" w:rsidR="00D625FD" w:rsidRPr="00D625FD" w:rsidRDefault="00D625FD" w:rsidP="009218F1">
            <w:pPr>
              <w:shd w:val="clear" w:color="auto" w:fill="FFFFFF"/>
              <w:rPr>
                <w:rFonts w:ascii="Tahoma" w:hAnsi="Tahoma" w:cs="Tahoma"/>
                <w:sz w:val="20"/>
                <w:szCs w:val="20"/>
              </w:rPr>
            </w:pPr>
          </w:p>
          <w:p w14:paraId="217C1394" w14:textId="3007E1CB" w:rsidR="00DE42C3" w:rsidRPr="00DE42C3" w:rsidRDefault="00DE42C3" w:rsidP="00DE42C3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DE42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57AE24" w14:textId="1560BD43" w:rsidR="00D625FD" w:rsidRDefault="00DE42C3" w:rsidP="00DE42C3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C82883" w:rsidRPr="00DE42C3">
              <w:rPr>
                <w:rFonts w:ascii="Arial" w:hAnsi="Arial" w:cs="Arial"/>
                <w:sz w:val="20"/>
                <w:szCs w:val="20"/>
              </w:rPr>
              <w:t>V obrazcu</w:t>
            </w:r>
            <w:r w:rsidR="00D625FD" w:rsidRPr="00DE42C3">
              <w:rPr>
                <w:rFonts w:ascii="Arial" w:hAnsi="Arial" w:cs="Arial"/>
                <w:sz w:val="20"/>
                <w:szCs w:val="20"/>
              </w:rPr>
              <w:t>:</w:t>
            </w:r>
            <w:r w:rsidR="00C82883" w:rsidRPr="00DE42C3">
              <w:rPr>
                <w:rFonts w:ascii="Arial" w:hAnsi="Arial" w:cs="Arial"/>
                <w:sz w:val="20"/>
                <w:szCs w:val="20"/>
              </w:rPr>
              <w:t xml:space="preserve"> P O N </w:t>
            </w:r>
            <w:proofErr w:type="gramStart"/>
            <w:r w:rsidR="00C82883" w:rsidRPr="00DE42C3">
              <w:rPr>
                <w:rFonts w:ascii="Arial" w:hAnsi="Arial" w:cs="Arial"/>
                <w:sz w:val="20"/>
                <w:szCs w:val="20"/>
              </w:rPr>
              <w:t>U</w:t>
            </w:r>
            <w:proofErr w:type="gramEnd"/>
            <w:r w:rsidR="00C82883" w:rsidRPr="00DE42C3">
              <w:rPr>
                <w:rFonts w:ascii="Arial" w:hAnsi="Arial" w:cs="Arial"/>
                <w:sz w:val="20"/>
                <w:szCs w:val="20"/>
              </w:rPr>
              <w:t xml:space="preserve"> D B A – predračun </w:t>
            </w:r>
            <w:r>
              <w:rPr>
                <w:rFonts w:ascii="Arial" w:hAnsi="Arial" w:cs="Arial"/>
                <w:sz w:val="20"/>
                <w:szCs w:val="20"/>
              </w:rPr>
              <w:t>se doda</w:t>
            </w:r>
            <w:r w:rsidR="00C82883" w:rsidRPr="00DE42C3">
              <w:rPr>
                <w:rFonts w:ascii="Arial" w:hAnsi="Arial" w:cs="Arial"/>
                <w:sz w:val="20"/>
                <w:szCs w:val="20"/>
              </w:rPr>
              <w:t xml:space="preserve"> točko 4, ki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C82883" w:rsidRPr="00DE42C3">
              <w:rPr>
                <w:rFonts w:ascii="Arial" w:hAnsi="Arial" w:cs="Arial"/>
                <w:sz w:val="20"/>
                <w:szCs w:val="20"/>
              </w:rPr>
              <w:t>glasi:</w:t>
            </w:r>
          </w:p>
          <w:p w14:paraId="3B4977C0" w14:textId="77777777" w:rsidR="00DE42C3" w:rsidRPr="00DE42C3" w:rsidRDefault="00DE42C3" w:rsidP="00DE42C3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  <w:p w14:paraId="52D2B05B" w14:textId="42A4160D" w:rsidR="00C82883" w:rsidRPr="00C82883" w:rsidRDefault="00C82883" w:rsidP="00C82883">
            <w:pPr>
              <w:pStyle w:val="Glava"/>
              <w:tabs>
                <w:tab w:val="clear" w:pos="4320"/>
                <w:tab w:val="clear" w:pos="8640"/>
                <w:tab w:val="center" w:pos="4536"/>
                <w:tab w:val="right" w:pos="9072"/>
              </w:tabs>
              <w:spacing w:before="120" w:line="360" w:lineRule="auto"/>
              <w:ind w:left="360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4. </w:t>
            </w:r>
            <w:r w:rsidRPr="00C82883">
              <w:rPr>
                <w:rFonts w:ascii="Arial" w:hAnsi="Arial" w:cs="Arial"/>
                <w:color w:val="0070C0"/>
                <w:sz w:val="20"/>
                <w:szCs w:val="20"/>
              </w:rPr>
              <w:t xml:space="preserve">Zavezujemo se, da bomo, v primeru izbora </w:t>
            </w:r>
            <w:proofErr w:type="gramStart"/>
            <w:r w:rsidRPr="00C82883">
              <w:rPr>
                <w:rFonts w:ascii="Arial" w:hAnsi="Arial" w:cs="Arial"/>
                <w:color w:val="0070C0"/>
                <w:sz w:val="20"/>
                <w:szCs w:val="20"/>
              </w:rPr>
              <w:t>naše</w:t>
            </w:r>
            <w:proofErr w:type="gramEnd"/>
            <w:r w:rsidRPr="00C82883">
              <w:rPr>
                <w:rFonts w:ascii="Arial" w:hAnsi="Arial" w:cs="Arial"/>
                <w:color w:val="0070C0"/>
                <w:sz w:val="20"/>
                <w:szCs w:val="20"/>
              </w:rPr>
              <w:t xml:space="preserve"> ponudbe, pričeli z izvajati gradbena dela takoj po uvedbi v delo in bomo gradbena dela končali v roku ____________ mesecev.</w:t>
            </w:r>
          </w:p>
          <w:p w14:paraId="2C2548CD" w14:textId="7ADEE15F" w:rsidR="003E53FE" w:rsidRPr="00D625FD" w:rsidRDefault="003E53FE" w:rsidP="00C82883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57AA9062" w14:textId="77777777" w:rsidR="00556816" w:rsidRPr="00D625FD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4571D8EB" w14:textId="77777777" w:rsidR="004B34B5" w:rsidRPr="00D625FD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B9B76A1" w14:textId="77777777" w:rsidR="004B34B5" w:rsidRPr="00D625FD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D625FD">
        <w:rPr>
          <w:rFonts w:ascii="Tahoma" w:hAnsi="Tahoma" w:cs="Tahoma"/>
          <w:szCs w:val="20"/>
        </w:rPr>
        <w:t>Spremembe</w:t>
      </w:r>
      <w:r w:rsidR="00556816" w:rsidRPr="00D625FD">
        <w:rPr>
          <w:rFonts w:ascii="Tahoma" w:hAnsi="Tahoma" w:cs="Tahoma"/>
          <w:szCs w:val="20"/>
        </w:rPr>
        <w:t xml:space="preserve"> </w:t>
      </w:r>
      <w:r w:rsidRPr="00D625FD">
        <w:rPr>
          <w:rFonts w:ascii="Tahoma" w:hAnsi="Tahoma" w:cs="Tahoma"/>
          <w:szCs w:val="20"/>
        </w:rPr>
        <w:t>so</w:t>
      </w:r>
      <w:r w:rsidR="00556816" w:rsidRPr="00D625FD">
        <w:rPr>
          <w:rFonts w:ascii="Tahoma" w:hAnsi="Tahoma" w:cs="Tahoma"/>
          <w:szCs w:val="20"/>
        </w:rPr>
        <w:t xml:space="preserve"> sestavni del razpisne dokumentacije in </w:t>
      </w:r>
      <w:r w:rsidRPr="00D625FD">
        <w:rPr>
          <w:rFonts w:ascii="Tahoma" w:hAnsi="Tahoma" w:cs="Tahoma"/>
          <w:szCs w:val="20"/>
        </w:rPr>
        <w:t>jih</w:t>
      </w:r>
      <w:r w:rsidR="00556816" w:rsidRPr="00D625FD">
        <w:rPr>
          <w:rFonts w:ascii="Tahoma" w:hAnsi="Tahoma" w:cs="Tahoma"/>
          <w:szCs w:val="20"/>
        </w:rPr>
        <w:t xml:space="preserve"> je </w:t>
      </w:r>
      <w:proofErr w:type="gramStart"/>
      <w:r w:rsidR="00556816" w:rsidRPr="00D625FD">
        <w:rPr>
          <w:rFonts w:ascii="Tahoma" w:hAnsi="Tahoma" w:cs="Tahoma"/>
          <w:szCs w:val="20"/>
        </w:rPr>
        <w:t>potrebno</w:t>
      </w:r>
      <w:proofErr w:type="gramEnd"/>
      <w:r w:rsidR="00556816" w:rsidRPr="00D625FD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D62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8EE03" w14:textId="77777777" w:rsidR="00322A81" w:rsidRDefault="00322A81">
      <w:r>
        <w:separator/>
      </w:r>
    </w:p>
  </w:endnote>
  <w:endnote w:type="continuationSeparator" w:id="0">
    <w:p w14:paraId="1217F3F5" w14:textId="77777777" w:rsidR="00322A81" w:rsidRDefault="0032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C392" w14:textId="77777777" w:rsidR="00647717" w:rsidRDefault="0064771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8B5C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1289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13140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4B1C2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983A49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A4EE777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7717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37F28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76038F4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C522D" w14:textId="77777777" w:rsidR="00A17575" w:rsidRDefault="00A17575" w:rsidP="002507C2">
    <w:pPr>
      <w:pStyle w:val="Noga"/>
      <w:ind w:firstLine="540"/>
    </w:pPr>
    <w:r>
      <w:t xml:space="preserve">  </w:t>
    </w:r>
    <w:r w:rsidR="00647717" w:rsidRPr="00643501">
      <w:rPr>
        <w:noProof/>
        <w:lang w:eastAsia="sl-SI"/>
      </w:rPr>
      <w:drawing>
        <wp:inline distT="0" distB="0" distL="0" distR="0" wp14:anchorId="5A8CD7C4" wp14:editId="683E4DA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643501">
      <w:rPr>
        <w:noProof/>
        <w:lang w:eastAsia="sl-SI"/>
      </w:rPr>
      <w:drawing>
        <wp:inline distT="0" distB="0" distL="0" distR="0" wp14:anchorId="3936A6A9" wp14:editId="00A47FCF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7717" w:rsidRPr="00CF74F9">
      <w:rPr>
        <w:noProof/>
        <w:lang w:eastAsia="sl-SI"/>
      </w:rPr>
      <w:drawing>
        <wp:inline distT="0" distB="0" distL="0" distR="0" wp14:anchorId="41C7D694" wp14:editId="2A7FD65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D9970B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F4D6D" w14:textId="77777777" w:rsidR="00322A81" w:rsidRDefault="00322A81">
      <w:r>
        <w:separator/>
      </w:r>
    </w:p>
  </w:footnote>
  <w:footnote w:type="continuationSeparator" w:id="0">
    <w:p w14:paraId="2CB0B15D" w14:textId="77777777" w:rsidR="00322A81" w:rsidRDefault="0032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93D4" w14:textId="77777777" w:rsidR="00647717" w:rsidRDefault="0064771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113E7" w14:textId="77777777" w:rsidR="00647717" w:rsidRDefault="006477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1796" w14:textId="77777777" w:rsidR="00647717" w:rsidRDefault="006477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1A4DBA"/>
    <w:multiLevelType w:val="hybridMultilevel"/>
    <w:tmpl w:val="8744B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6D4AD3"/>
    <w:multiLevelType w:val="hybridMultilevel"/>
    <w:tmpl w:val="747E8E5E"/>
    <w:lvl w:ilvl="0" w:tplc="A7F02442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D7040"/>
    <w:multiLevelType w:val="hybridMultilevel"/>
    <w:tmpl w:val="9F4CCF50"/>
    <w:lvl w:ilvl="0" w:tplc="9B8CB7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F00FA"/>
    <w:multiLevelType w:val="hybridMultilevel"/>
    <w:tmpl w:val="0AD267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7"/>
  </w:num>
  <w:num w:numId="5">
    <w:abstractNumId w:val="15"/>
  </w:num>
  <w:num w:numId="6">
    <w:abstractNumId w:val="19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  <w:num w:numId="19">
    <w:abstractNumId w:val="17"/>
  </w:num>
  <w:num w:numId="20">
    <w:abstractNumId w:val="20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17"/>
    <w:rsid w:val="0000184D"/>
    <w:rsid w:val="000646A9"/>
    <w:rsid w:val="0008643C"/>
    <w:rsid w:val="00130055"/>
    <w:rsid w:val="001836BB"/>
    <w:rsid w:val="00203190"/>
    <w:rsid w:val="00211983"/>
    <w:rsid w:val="002507C2"/>
    <w:rsid w:val="0026386E"/>
    <w:rsid w:val="00281024"/>
    <w:rsid w:val="002B10C8"/>
    <w:rsid w:val="003133A6"/>
    <w:rsid w:val="00322A81"/>
    <w:rsid w:val="003769DC"/>
    <w:rsid w:val="003E53FE"/>
    <w:rsid w:val="00401F0C"/>
    <w:rsid w:val="00424A5A"/>
    <w:rsid w:val="004952D8"/>
    <w:rsid w:val="004B34B5"/>
    <w:rsid w:val="004E7D3C"/>
    <w:rsid w:val="004F324C"/>
    <w:rsid w:val="00556816"/>
    <w:rsid w:val="00564B57"/>
    <w:rsid w:val="005B3896"/>
    <w:rsid w:val="00637BE6"/>
    <w:rsid w:val="00647717"/>
    <w:rsid w:val="00693961"/>
    <w:rsid w:val="006D4446"/>
    <w:rsid w:val="00886791"/>
    <w:rsid w:val="008A2E62"/>
    <w:rsid w:val="008E570C"/>
    <w:rsid w:val="008F314A"/>
    <w:rsid w:val="009218F1"/>
    <w:rsid w:val="009C324A"/>
    <w:rsid w:val="00A05C73"/>
    <w:rsid w:val="00A17575"/>
    <w:rsid w:val="00A6626B"/>
    <w:rsid w:val="00AB6E6C"/>
    <w:rsid w:val="00AD08D3"/>
    <w:rsid w:val="00B05C73"/>
    <w:rsid w:val="00B55001"/>
    <w:rsid w:val="00B87E39"/>
    <w:rsid w:val="00BA38BA"/>
    <w:rsid w:val="00BC6265"/>
    <w:rsid w:val="00BF0A88"/>
    <w:rsid w:val="00C82883"/>
    <w:rsid w:val="00D51B83"/>
    <w:rsid w:val="00D625FD"/>
    <w:rsid w:val="00D7574B"/>
    <w:rsid w:val="00D77C58"/>
    <w:rsid w:val="00D8745C"/>
    <w:rsid w:val="00DE42C3"/>
    <w:rsid w:val="00E51016"/>
    <w:rsid w:val="00E74615"/>
    <w:rsid w:val="00EB24F7"/>
    <w:rsid w:val="00F30A85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BD2C68"/>
  <w15:chartTrackingRefBased/>
  <w15:docId w15:val="{62D71AA4-6F2B-40C6-8F73-51745FF9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E74615"/>
    <w:pPr>
      <w:widowControl w:val="0"/>
    </w:pPr>
    <w:rPr>
      <w:rFonts w:ascii="Arial" w:hAnsi="Arial"/>
      <w:sz w:val="22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C82883"/>
    <w:pPr>
      <w:ind w:left="720"/>
      <w:contextualSpacing/>
    </w:pPr>
  </w:style>
  <w:style w:type="character" w:customStyle="1" w:styleId="GlavaZnak">
    <w:name w:val="Glava Znak"/>
    <w:link w:val="Glava"/>
    <w:locked/>
    <w:rsid w:val="00C828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9</TotalTime>
  <Pages>1</Pages>
  <Words>146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Sabina Brodt</cp:lastModifiedBy>
  <cp:revision>5</cp:revision>
  <cp:lastPrinted>2025-05-15T05:48:00Z</cp:lastPrinted>
  <dcterms:created xsi:type="dcterms:W3CDTF">2025-05-14T12:02:00Z</dcterms:created>
  <dcterms:modified xsi:type="dcterms:W3CDTF">2025-05-15T05:58:00Z</dcterms:modified>
</cp:coreProperties>
</file>